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50CDB" w:rsidRPr="00AD3C21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Pr="00FF57BC" w:rsidRDefault="00FF57BC" w:rsidP="00C50C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203B_</w:t>
            </w:r>
            <w:r>
              <w:rPr>
                <w:b/>
                <w:sz w:val="26"/>
                <w:szCs w:val="26"/>
              </w:rPr>
              <w:t>104</w:t>
            </w:r>
          </w:p>
        </w:tc>
      </w:tr>
      <w:tr w:rsidR="00C50CDB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Pr="00E25C52" w:rsidRDefault="00E25C52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E25C52">
              <w:rPr>
                <w:b/>
                <w:sz w:val="26"/>
                <w:szCs w:val="26"/>
                <w:lang w:val="en-US"/>
              </w:rPr>
              <w:t>2256511</w:t>
            </w:r>
            <w:r w:rsidR="00C50CDB" w:rsidRPr="00E25C52">
              <w:rPr>
                <w:b/>
                <w:sz w:val="26"/>
                <w:szCs w:val="26"/>
                <w:lang w:val="en-US"/>
              </w:rPr>
              <w:t xml:space="preserve">            </w:t>
            </w:r>
            <w:bookmarkEnd w:id="1"/>
          </w:p>
        </w:tc>
      </w:tr>
    </w:tbl>
    <w:p w:rsidR="00C50CDB" w:rsidRPr="00CB6078" w:rsidRDefault="008B5350" w:rsidP="00C50CDB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</w:t>
      </w:r>
      <w:r w:rsidR="00C50CDB" w:rsidRPr="00CB6078">
        <w:rPr>
          <w:sz w:val="26"/>
          <w:szCs w:val="26"/>
        </w:rPr>
        <w:t>___________________________________</w:t>
      </w:r>
    </w:p>
    <w:p w:rsidR="00C50CDB" w:rsidRPr="00CB6078" w:rsidRDefault="008B5350" w:rsidP="00C50C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</w:t>
      </w:r>
      <w:r w:rsidR="00C50CDB" w:rsidRPr="00CB6078">
        <w:rPr>
          <w:sz w:val="26"/>
          <w:szCs w:val="26"/>
        </w:rPr>
        <w:t>____</w:t>
      </w:r>
      <w:r w:rsidR="00C50CDB">
        <w:rPr>
          <w:sz w:val="26"/>
          <w:szCs w:val="26"/>
        </w:rPr>
        <w:t>_______________________________</w:t>
      </w:r>
    </w:p>
    <w:p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50CDB" w:rsidRPr="00CB6078" w:rsidRDefault="00C50CDB" w:rsidP="00C50CD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50CDB" w:rsidRPr="00CB6078" w:rsidRDefault="00C50CDB" w:rsidP="00C50CDB"/>
    <w:p w:rsidR="00C50CDB" w:rsidRPr="00CB6078" w:rsidRDefault="00C50CDB" w:rsidP="00C50CDB"/>
    <w:p w:rsidR="00C50CDB" w:rsidRPr="00CB6078" w:rsidRDefault="00C50CDB" w:rsidP="00C50CDB"/>
    <w:p w:rsidR="00C50CDB" w:rsidRPr="00CB6078" w:rsidRDefault="00C50CDB" w:rsidP="00C50CD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</w:t>
      </w:r>
      <w:r w:rsidR="007F4188" w:rsidRPr="00B92DEE">
        <w:rPr>
          <w:b/>
          <w:sz w:val="26"/>
          <w:szCs w:val="26"/>
        </w:rPr>
        <w:t>в</w:t>
      </w:r>
      <w:r w:rsidR="00953DD9" w:rsidRPr="00B92DEE">
        <w:rPr>
          <w:b/>
          <w:sz w:val="26"/>
          <w:szCs w:val="26"/>
        </w:rPr>
        <w:t xml:space="preserve"> </w:t>
      </w:r>
      <w:r w:rsidR="00B92DEE" w:rsidRPr="00B92DEE">
        <w:rPr>
          <w:b/>
          <w:sz w:val="26"/>
          <w:szCs w:val="26"/>
        </w:rPr>
        <w:t>(</w:t>
      </w:r>
      <w:r w:rsidR="005E3FA9" w:rsidRPr="00B92DEE">
        <w:rPr>
          <w:b/>
          <w:sz w:val="26"/>
          <w:szCs w:val="26"/>
        </w:rPr>
        <w:t>Болт специальный Б56 чертеж 3082ТМ-Т2-50</w:t>
      </w:r>
      <w:r w:rsidR="00B92DEE" w:rsidRPr="00B92DEE">
        <w:rPr>
          <w:b/>
          <w:sz w:val="26"/>
          <w:szCs w:val="26"/>
        </w:rPr>
        <w:t>)</w:t>
      </w:r>
      <w:r w:rsidR="009C5852">
        <w:rPr>
          <w:b/>
          <w:sz w:val="26"/>
          <w:szCs w:val="26"/>
        </w:rPr>
        <w:t>.</w:t>
      </w:r>
      <w:r w:rsidR="009C0389" w:rsidRPr="00B92DEE">
        <w:rPr>
          <w:b/>
          <w:sz w:val="26"/>
          <w:szCs w:val="26"/>
        </w:rPr>
        <w:t xml:space="preserve"> </w:t>
      </w:r>
      <w:r w:rsidR="001034E8">
        <w:rPr>
          <w:b/>
          <w:sz w:val="26"/>
          <w:szCs w:val="26"/>
        </w:rPr>
        <w:t>(или эквивалент) Лот</w:t>
      </w:r>
      <w:r w:rsidR="009C0389" w:rsidRPr="00B92DEE">
        <w:rPr>
          <w:b/>
          <w:sz w:val="26"/>
          <w:szCs w:val="26"/>
        </w:rPr>
        <w:t xml:space="preserve"> № </w:t>
      </w:r>
      <w:r w:rsidR="00BD2843" w:rsidRPr="009C5852">
        <w:rPr>
          <w:b/>
          <w:sz w:val="26"/>
          <w:szCs w:val="26"/>
          <w:u w:val="single"/>
        </w:rPr>
        <w:t>203</w:t>
      </w:r>
      <w:r w:rsidR="00BD2843" w:rsidRPr="009C5852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9C5852" w:rsidRDefault="009C5852" w:rsidP="009C5852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9C5852" w:rsidRDefault="009C5852" w:rsidP="009C5852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Чертежа 3082ТМ-Т2-50.</w:t>
      </w:r>
    </w:p>
    <w:p w:rsidR="009C5852" w:rsidRDefault="009C5852" w:rsidP="009C585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C5852" w:rsidRDefault="009C5852" w:rsidP="009C5852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9C5852" w:rsidRDefault="009C5852" w:rsidP="009C5852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9C5852" w:rsidRDefault="009C5852" w:rsidP="009C585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C5852" w:rsidRDefault="009C5852" w:rsidP="009C585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C5852" w:rsidRDefault="009C5852" w:rsidP="009C585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C5852" w:rsidRDefault="009C5852" w:rsidP="009C585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9C5852" w:rsidRDefault="009C5852" w:rsidP="009C585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C5852" w:rsidRDefault="009C5852" w:rsidP="009C5852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2.2. </w:t>
      </w:r>
      <w:r w:rsidR="004E49FE">
        <w:rPr>
          <w:sz w:val="24"/>
          <w:szCs w:val="24"/>
        </w:rPr>
        <w:t>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</w:t>
      </w:r>
      <w:r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0A3FF8">
        <w:rPr>
          <w:sz w:val="24"/>
          <w:szCs w:val="24"/>
        </w:rPr>
        <w:t>Данные документы должны подтверждать технические характеристики, заявленные поставщиком продукции в техническом предложении</w:t>
      </w:r>
      <w:r>
        <w:rPr>
          <w:sz w:val="24"/>
          <w:szCs w:val="24"/>
        </w:rPr>
        <w:t>.</w:t>
      </w:r>
    </w:p>
    <w:p w:rsidR="009C5852" w:rsidRDefault="009C5852" w:rsidP="009C5852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9C5852" w:rsidRDefault="009C5852" w:rsidP="009C5852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Чертежа 3082ТМ-Т2-50;</w:t>
      </w:r>
    </w:p>
    <w:p w:rsidR="009C5852" w:rsidRDefault="009C5852" w:rsidP="009C5852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C5852" w:rsidRDefault="009C5852" w:rsidP="009C5852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9C5852" w:rsidRDefault="009C5852" w:rsidP="009C5852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</w:t>
      </w:r>
      <w:r>
        <w:rPr>
          <w:sz w:val="24"/>
          <w:szCs w:val="24"/>
        </w:rPr>
        <w:lastRenderedPageBreak/>
        <w:t>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C5852" w:rsidRDefault="009C5852" w:rsidP="009C5852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9C5852" w:rsidRDefault="009C5852" w:rsidP="009C5852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C5852" w:rsidRDefault="009C5852" w:rsidP="009C5852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9C5852" w:rsidRDefault="009C5852" w:rsidP="009C585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9C5852" w:rsidRDefault="009C5852" w:rsidP="009C585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9C5852" w:rsidRDefault="009C5852" w:rsidP="009C5852">
      <w:pPr>
        <w:spacing w:line="276" w:lineRule="auto"/>
        <w:rPr>
          <w:sz w:val="24"/>
          <w:szCs w:val="24"/>
        </w:rPr>
      </w:pPr>
    </w:p>
    <w:p w:rsidR="009C5852" w:rsidRDefault="009C5852" w:rsidP="009C5852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C5852" w:rsidRDefault="009C5852" w:rsidP="009C58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C5852" w:rsidRDefault="009C5852" w:rsidP="009C58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C5852" w:rsidRDefault="009C5852" w:rsidP="009C5852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C5852" w:rsidRDefault="009C5852" w:rsidP="009C58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C5852" w:rsidRDefault="009C5852" w:rsidP="009C58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C5852" w:rsidRDefault="009C5852" w:rsidP="009C5852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C5852" w:rsidRDefault="009C5852" w:rsidP="009C58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9C5852" w:rsidRDefault="009C5852" w:rsidP="009C58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9C5852" w:rsidRDefault="009C5852" w:rsidP="009C58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9C5852" w:rsidRDefault="009C5852" w:rsidP="009C58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9C5852" w:rsidRDefault="009C5852" w:rsidP="009C585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143FB3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9C5852" w:rsidRDefault="009C5852" w:rsidP="009C5852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9C5852" w:rsidRDefault="009C5852" w:rsidP="009C5852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C5852" w:rsidRDefault="009C5852" w:rsidP="009C58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824812">
        <w:rPr>
          <w:szCs w:val="24"/>
        </w:rPr>
        <w:t>яемый представителями филиалов П</w:t>
      </w:r>
      <w:r>
        <w:rPr>
          <w:szCs w:val="24"/>
        </w:rPr>
        <w:t>АО «</w:t>
      </w:r>
      <w:r w:rsidR="008B5350">
        <w:rPr>
          <w:szCs w:val="24"/>
        </w:rPr>
        <w:t>Россети Центр</w:t>
      </w:r>
      <w:r>
        <w:rPr>
          <w:szCs w:val="24"/>
        </w:rPr>
        <w:t>» и ответственными представителями Поставщика при получении их на склад.</w:t>
      </w:r>
    </w:p>
    <w:p w:rsidR="009C5852" w:rsidRDefault="009C5852" w:rsidP="009C585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C5852" w:rsidRDefault="009C5852" w:rsidP="009C5852">
      <w:pPr>
        <w:rPr>
          <w:sz w:val="26"/>
          <w:szCs w:val="26"/>
        </w:rPr>
      </w:pPr>
    </w:p>
    <w:p w:rsidR="009C5852" w:rsidRDefault="009C5852" w:rsidP="009C5852">
      <w:pPr>
        <w:rPr>
          <w:sz w:val="26"/>
          <w:szCs w:val="26"/>
        </w:rPr>
      </w:pPr>
    </w:p>
    <w:p w:rsidR="009C5852" w:rsidRDefault="009C5852" w:rsidP="009C585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C5852" w:rsidRDefault="009C5852" w:rsidP="009C5852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9C5852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5A9" w:rsidRDefault="005375A9">
      <w:r>
        <w:separator/>
      </w:r>
    </w:p>
  </w:endnote>
  <w:endnote w:type="continuationSeparator" w:id="0">
    <w:p w:rsidR="005375A9" w:rsidRDefault="00537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5A9" w:rsidRDefault="005375A9">
      <w:r>
        <w:separator/>
      </w:r>
    </w:p>
  </w:footnote>
  <w:footnote w:type="continuationSeparator" w:id="0">
    <w:p w:rsidR="005375A9" w:rsidRDefault="00537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5A133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3FA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EA8"/>
    <w:rsid w:val="00045F0C"/>
    <w:rsid w:val="00046382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3ABC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721"/>
    <w:rsid w:val="00094AC3"/>
    <w:rsid w:val="000961A3"/>
    <w:rsid w:val="00097235"/>
    <w:rsid w:val="000A0393"/>
    <w:rsid w:val="000A32B6"/>
    <w:rsid w:val="000A36D4"/>
    <w:rsid w:val="000A3FF8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4E8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378D9"/>
    <w:rsid w:val="00141439"/>
    <w:rsid w:val="00141D09"/>
    <w:rsid w:val="00141F52"/>
    <w:rsid w:val="00143107"/>
    <w:rsid w:val="00143ED8"/>
    <w:rsid w:val="00143FB3"/>
    <w:rsid w:val="00145642"/>
    <w:rsid w:val="0015016E"/>
    <w:rsid w:val="001509E5"/>
    <w:rsid w:val="00151C02"/>
    <w:rsid w:val="00151D69"/>
    <w:rsid w:val="00152F77"/>
    <w:rsid w:val="0015383E"/>
    <w:rsid w:val="00153F44"/>
    <w:rsid w:val="001541E7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AD0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72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3E82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E0B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45BC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3DDB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528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703"/>
    <w:rsid w:val="004E1C6C"/>
    <w:rsid w:val="004E4196"/>
    <w:rsid w:val="004E474C"/>
    <w:rsid w:val="004E49FE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5A9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FA9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37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A13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2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5350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08A3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A79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852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0823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2A6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DEE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F61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0CDB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1D53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2432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5CC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5C52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183C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75D"/>
    <w:rsid w:val="00F40946"/>
    <w:rsid w:val="00F41EEA"/>
    <w:rsid w:val="00F42B3F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36D1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7BC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7A2BAC-31F8-4997-BDA2-8D9C972D3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C50CD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03FB9-8855-41BD-AA14-31B128C1A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DF3CA7-61FF-4B4C-81D2-06BF159D733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FC06879-2A43-428C-A0D0-CEC1296879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20D506-10ED-40FB-8B79-E59CE9418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new3</Template>
  <TotalTime>18</TotalTime>
  <Pages>2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14</cp:revision>
  <cp:lastPrinted>2010-09-30T13:29:00Z</cp:lastPrinted>
  <dcterms:created xsi:type="dcterms:W3CDTF">2015-03-31T12:07:00Z</dcterms:created>
  <dcterms:modified xsi:type="dcterms:W3CDTF">2023-01-06T18:56:00Z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